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北京市大兴区黄村镇妇联科室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——中国妇女报订制项目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项目申报单位（科室）：妇联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中国妇女报订制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妇联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通过向各村社发放中国妇女报，大力宣传各族各界、各行各业优秀妇女典型，带动基层妇女群众提升自身修养和素质。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中国妇女报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0.04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妇联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69244590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中国妇女报订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>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3BD3E79"/>
    <w:rsid w:val="0A5D4D63"/>
    <w:rsid w:val="0DFE0753"/>
    <w:rsid w:val="13F73D10"/>
    <w:rsid w:val="222D6759"/>
    <w:rsid w:val="28A44B82"/>
    <w:rsid w:val="2E8874C2"/>
    <w:rsid w:val="2EB57B69"/>
    <w:rsid w:val="2F471EE1"/>
    <w:rsid w:val="2FEF6C06"/>
    <w:rsid w:val="304E1929"/>
    <w:rsid w:val="308113CB"/>
    <w:rsid w:val="34B53ED7"/>
    <w:rsid w:val="49741DE7"/>
    <w:rsid w:val="4C31673D"/>
    <w:rsid w:val="4F815F87"/>
    <w:rsid w:val="54F9326F"/>
    <w:rsid w:val="59467262"/>
    <w:rsid w:val="625005B0"/>
    <w:rsid w:val="651C2939"/>
    <w:rsid w:val="6BDA0314"/>
    <w:rsid w:val="6D535020"/>
    <w:rsid w:val="6E4C538F"/>
    <w:rsid w:val="73BD52F0"/>
    <w:rsid w:val="76A46DBC"/>
    <w:rsid w:val="7C186CF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2024-08-21T06:19:23Z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